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2" w:type="dxa"/>
        <w:tblLayout w:type="fixed"/>
        <w:tblLook w:val="00A0"/>
      </w:tblPr>
      <w:tblGrid>
        <w:gridCol w:w="4837"/>
        <w:gridCol w:w="4837"/>
        <w:gridCol w:w="4838"/>
      </w:tblGrid>
      <w:tr w:rsidR="00CB0A29" w:rsidTr="00B32DE6">
        <w:tc>
          <w:tcPr>
            <w:tcW w:w="4837" w:type="dxa"/>
          </w:tcPr>
          <w:p w:rsidR="00CB0A29" w:rsidRDefault="00CB0A29" w:rsidP="00B32DE6">
            <w:pPr>
              <w:tabs>
                <w:tab w:val="left" w:pos="810"/>
                <w:tab w:val="center" w:pos="4677"/>
              </w:tabs>
              <w:jc w:val="center"/>
              <w:rPr>
                <w:kern w:val="16"/>
                <w:sz w:val="28"/>
                <w:szCs w:val="28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CB0A29" w:rsidRDefault="00CB0A29" w:rsidP="00B32DE6">
            <w:pPr>
              <w:tabs>
                <w:tab w:val="right" w:pos="3060"/>
                <w:tab w:val="left" w:pos="3405"/>
              </w:tabs>
              <w:ind w:right="6736"/>
              <w:jc w:val="center"/>
              <w:rPr>
                <w:sz w:val="18"/>
                <w:szCs w:val="18"/>
              </w:rPr>
            </w:pPr>
          </w:p>
          <w:p w:rsidR="00CB0A29" w:rsidRDefault="00CB0A29" w:rsidP="00B32DE6">
            <w:pPr>
              <w:pStyle w:val="Heading2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АДМИНИСТРАЦИЯ</w:t>
            </w:r>
          </w:p>
          <w:p w:rsidR="00CB0A29" w:rsidRDefault="00CB0A29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СОСНОВОБОРСКОГО</w:t>
            </w:r>
          </w:p>
          <w:p w:rsidR="00CB0A29" w:rsidRDefault="00CB0A29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СЕЛЬСОВЕТА</w:t>
            </w:r>
          </w:p>
          <w:p w:rsidR="00CB0A29" w:rsidRDefault="00CB0A29" w:rsidP="00B32DE6">
            <w:pPr>
              <w:pStyle w:val="Heading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ЗЕЙСКОГО РАЙОНА</w:t>
            </w:r>
          </w:p>
          <w:p w:rsidR="00CB0A29" w:rsidRDefault="00CB0A29" w:rsidP="00B32DE6">
            <w:pPr>
              <w:pStyle w:val="Heading3"/>
              <w:spacing w:after="120"/>
              <w:ind w:left="-539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  <w:u w:val="single"/>
              </w:rPr>
              <w:t>АМУРСКОЙ  ОБЛАСТИ</w:t>
            </w:r>
          </w:p>
          <w:p w:rsidR="00CB0A29" w:rsidRDefault="00CB0A29" w:rsidP="00B32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1022800927324</w:t>
            </w:r>
          </w:p>
          <w:p w:rsidR="00CB0A29" w:rsidRPr="008F4F7D" w:rsidRDefault="00CB0A29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2815000905 КПП 281501001</w:t>
            </w:r>
          </w:p>
          <w:p w:rsidR="00CB0A29" w:rsidRDefault="00CB0A29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e-mail   azr_s-bor@mail.ru</w:t>
            </w:r>
          </w:p>
          <w:p w:rsidR="00CB0A29" w:rsidRDefault="00CB0A29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ул.Советская,1</w:t>
            </w:r>
          </w:p>
          <w:p w:rsidR="00CB0A29" w:rsidRDefault="00CB0A29" w:rsidP="00B32DE6">
            <w:pPr>
              <w:tabs>
                <w:tab w:val="left" w:pos="3825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с.Сосновый Бор,Зейский район</w:t>
            </w:r>
          </w:p>
          <w:p w:rsidR="00CB0A29" w:rsidRDefault="00CB0A29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Амурская область, 676204</w:t>
            </w:r>
          </w:p>
          <w:p w:rsidR="00CB0A29" w:rsidRDefault="00CB0A29" w:rsidP="00B32DE6">
            <w:pPr>
              <w:tabs>
                <w:tab w:val="left" w:pos="38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Исх.№_211____от 27.04.2017</w:t>
            </w:r>
          </w:p>
          <w:p w:rsidR="00CB0A29" w:rsidRDefault="00CB0A29" w:rsidP="00B32DE6">
            <w:pPr>
              <w:tabs>
                <w:tab w:val="right" w:pos="9796"/>
              </w:tabs>
              <w:jc w:val="center"/>
            </w:pPr>
            <w:r>
              <w:rPr>
                <w:sz w:val="18"/>
                <w:szCs w:val="18"/>
              </w:rPr>
              <w:t xml:space="preserve">На № </w:t>
            </w:r>
            <w:r>
              <w:t>_________________</w:t>
            </w:r>
          </w:p>
          <w:p w:rsidR="00CB0A29" w:rsidRDefault="00CB0A29" w:rsidP="00B32DE6">
            <w:pPr>
              <w:tabs>
                <w:tab w:val="right" w:pos="9796"/>
              </w:tabs>
              <w:jc w:val="center"/>
              <w:rPr>
                <w:sz w:val="18"/>
                <w:szCs w:val="18"/>
              </w:rPr>
            </w:pPr>
          </w:p>
          <w:p w:rsidR="00CB0A29" w:rsidRDefault="00CB0A29" w:rsidP="00B32DE6">
            <w:pPr>
              <w:tabs>
                <w:tab w:val="left" w:pos="1335"/>
              </w:tabs>
              <w:jc w:val="center"/>
              <w:rPr>
                <w:kern w:val="16"/>
                <w:sz w:val="28"/>
                <w:szCs w:val="28"/>
              </w:rPr>
            </w:pPr>
          </w:p>
        </w:tc>
        <w:tc>
          <w:tcPr>
            <w:tcW w:w="4837" w:type="dxa"/>
          </w:tcPr>
          <w:p w:rsidR="00CB0A29" w:rsidRPr="004A6E62" w:rsidRDefault="00CB0A29" w:rsidP="00B32DE6"/>
          <w:p w:rsidR="00CB0A29" w:rsidRPr="008E2524" w:rsidRDefault="00CB0A29" w:rsidP="00B32DE6">
            <w:pPr>
              <w:rPr>
                <w:b/>
              </w:rPr>
            </w:pPr>
          </w:p>
        </w:tc>
        <w:tc>
          <w:tcPr>
            <w:tcW w:w="4838" w:type="dxa"/>
          </w:tcPr>
          <w:p w:rsidR="00CB0A29" w:rsidRDefault="00CB0A29" w:rsidP="00B32DE6"/>
        </w:tc>
      </w:tr>
    </w:tbl>
    <w:p w:rsidR="00CB0A29" w:rsidRDefault="00CB0A29" w:rsidP="004A6E62"/>
    <w:p w:rsidR="00CB0A29" w:rsidRDefault="00CB0A29" w:rsidP="000C366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CB0A29" w:rsidRPr="006930D9" w:rsidRDefault="00CB0A29" w:rsidP="000C366C">
      <w:pPr>
        <w:ind w:firstLine="709"/>
        <w:rPr>
          <w:sz w:val="28"/>
          <w:szCs w:val="28"/>
        </w:rPr>
      </w:pPr>
      <w:r w:rsidRPr="006930D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</w:t>
      </w:r>
    </w:p>
    <w:p w:rsidR="00CB0A29" w:rsidRPr="006930D9" w:rsidRDefault="00CB0A29" w:rsidP="006930D9">
      <w:pPr>
        <w:ind w:firstLine="709"/>
        <w:jc w:val="both"/>
        <w:rPr>
          <w:sz w:val="28"/>
          <w:szCs w:val="28"/>
        </w:rPr>
      </w:pPr>
      <w:r w:rsidRPr="006930D9">
        <w:rPr>
          <w:sz w:val="28"/>
          <w:szCs w:val="28"/>
        </w:rPr>
        <w:t>(наименование главного распорядителя средств  бюджета сельсовета, главного администратора источников финансирования  бюджета сельсовета)</w:t>
      </w:r>
    </w:p>
    <w:p w:rsidR="00CB0A29" w:rsidRPr="006930D9" w:rsidRDefault="00CB0A29" w:rsidP="006930D9">
      <w:pPr>
        <w:ind w:firstLine="709"/>
        <w:jc w:val="both"/>
        <w:rPr>
          <w:sz w:val="28"/>
          <w:szCs w:val="28"/>
        </w:rPr>
      </w:pPr>
    </w:p>
    <w:p w:rsidR="00CB0A29" w:rsidRDefault="00CB0A29" w:rsidP="00A07450">
      <w:pPr>
        <w:jc w:val="both"/>
        <w:rPr>
          <w:sz w:val="28"/>
          <w:szCs w:val="28"/>
        </w:rPr>
      </w:pPr>
    </w:p>
    <w:p w:rsidR="00CB0A29" w:rsidRDefault="00CB0A29" w:rsidP="00A074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 внести изменения в сводную бюджетную роспись (бюджетную роспись) по </w:t>
      </w:r>
      <w:r w:rsidRPr="00C44751">
        <w:rPr>
          <w:b/>
          <w:sz w:val="28"/>
          <w:szCs w:val="28"/>
        </w:rPr>
        <w:t>коду вида изменений</w:t>
      </w:r>
      <w:r>
        <w:rPr>
          <w:sz w:val="28"/>
          <w:szCs w:val="28"/>
        </w:rPr>
        <w:t xml:space="preserve"> 01</w:t>
      </w:r>
      <w:r w:rsidRPr="00197635">
        <w:rPr>
          <w:sz w:val="28"/>
          <w:szCs w:val="28"/>
        </w:rPr>
        <w:t>0</w:t>
      </w:r>
      <w:r>
        <w:rPr>
          <w:sz w:val="28"/>
          <w:szCs w:val="28"/>
        </w:rPr>
        <w:t xml:space="preserve"> – изменения, вносимые в связи с внесением изменений в Решение о бюджете на основании сводных бюджетных (бюджетных) заявок от 27.04.2017 № 6.</w:t>
      </w:r>
    </w:p>
    <w:p w:rsidR="00CB0A29" w:rsidRDefault="00CB0A29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Обязуемся не допускать образования кредиторской задолженности по уменьшаемым расходам.</w:t>
      </w:r>
      <w:r>
        <w:rPr>
          <w:rStyle w:val="FootnoteReference"/>
          <w:sz w:val="28"/>
          <w:szCs w:val="28"/>
        </w:rPr>
        <w:footnoteReference w:id="2"/>
      </w:r>
    </w:p>
    <w:p w:rsidR="00CB0A29" w:rsidRDefault="00CB0A29" w:rsidP="00515A16">
      <w:pPr>
        <w:ind w:firstLine="709"/>
        <w:jc w:val="both"/>
        <w:rPr>
          <w:sz w:val="28"/>
          <w:szCs w:val="28"/>
        </w:rPr>
      </w:pPr>
    </w:p>
    <w:p w:rsidR="00CB0A29" w:rsidRDefault="00CB0A29" w:rsidP="00515A16">
      <w:pPr>
        <w:ind w:firstLine="709"/>
        <w:jc w:val="both"/>
        <w:rPr>
          <w:sz w:val="28"/>
          <w:szCs w:val="28"/>
        </w:rPr>
      </w:pPr>
    </w:p>
    <w:p w:rsidR="00CB0A29" w:rsidRPr="0079216C" w:rsidRDefault="00CB0A29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6930D9">
        <w:rPr>
          <w:sz w:val="28"/>
          <w:szCs w:val="28"/>
        </w:rPr>
        <w:t xml:space="preserve">Сводная бюджетная заявка на изменение ассигнований № </w:t>
      </w:r>
      <w:r>
        <w:rPr>
          <w:sz w:val="28"/>
          <w:szCs w:val="28"/>
        </w:rPr>
        <w:t>6 от 27.04.2017г.</w:t>
      </w:r>
    </w:p>
    <w:p w:rsidR="00CB0A29" w:rsidRDefault="00CB0A29" w:rsidP="004A6E62">
      <w:pPr>
        <w:rPr>
          <w:sz w:val="18"/>
          <w:szCs w:val="18"/>
        </w:rPr>
      </w:pPr>
    </w:p>
    <w:p w:rsidR="00CB0A29" w:rsidRDefault="00CB0A29" w:rsidP="004A6E62">
      <w:pPr>
        <w:rPr>
          <w:sz w:val="18"/>
          <w:szCs w:val="18"/>
        </w:rPr>
      </w:pPr>
    </w:p>
    <w:p w:rsidR="00CB0A29" w:rsidRDefault="00CB0A29" w:rsidP="004A6E62">
      <w:pPr>
        <w:rPr>
          <w:sz w:val="18"/>
          <w:szCs w:val="18"/>
        </w:rPr>
      </w:pPr>
    </w:p>
    <w:p w:rsidR="00CB0A29" w:rsidRPr="00DF3CB4" w:rsidRDefault="00CB0A29" w:rsidP="00230FA5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303DE1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                                             </w:t>
      </w:r>
    </w:p>
    <w:p w:rsidR="00CB0A29" w:rsidRDefault="00CB0A29" w:rsidP="00303DE1">
      <w:pPr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792320">
        <w:rPr>
          <w:sz w:val="28"/>
          <w:szCs w:val="28"/>
        </w:rPr>
        <w:t>Расчет- обоснование</w:t>
      </w: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>Распределение остатков сложившихся на 01.01.2017г</w:t>
      </w: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</w:p>
    <w:p w:rsidR="00CB0A29" w:rsidRDefault="00CB0A29" w:rsidP="000D3CB6">
      <w:pPr>
        <w:tabs>
          <w:tab w:val="left" w:pos="1335"/>
        </w:tabs>
        <w:rPr>
          <w:sz w:val="28"/>
          <w:szCs w:val="28"/>
        </w:rPr>
      </w:pPr>
      <w:r>
        <w:rPr>
          <w:sz w:val="28"/>
          <w:szCs w:val="28"/>
        </w:rPr>
        <w:t xml:space="preserve">   Специалист                                            Т.С.Миронова</w:t>
      </w:r>
    </w:p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Pr="00C87387" w:rsidRDefault="00CB0A29" w:rsidP="00C87387"/>
    <w:p w:rsidR="00CB0A29" w:rsidRDefault="00CB0A29" w:rsidP="00C87387"/>
    <w:p w:rsidR="00CB0A29" w:rsidRDefault="00CB0A29" w:rsidP="00C87387"/>
    <w:p w:rsidR="00CB0A29" w:rsidRPr="00C87387" w:rsidRDefault="00CB0A29" w:rsidP="00C87387">
      <w:r>
        <w:t xml:space="preserve">                   </w:t>
      </w:r>
    </w:p>
    <w:sectPr w:rsidR="00CB0A29" w:rsidRPr="00C87387" w:rsidSect="0027278F">
      <w:pgSz w:w="11906" w:h="16838"/>
      <w:pgMar w:top="1134" w:right="746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A29" w:rsidRDefault="00CB0A29" w:rsidP="00193794">
      <w:r>
        <w:separator/>
      </w:r>
    </w:p>
  </w:endnote>
  <w:endnote w:type="continuationSeparator" w:id="1">
    <w:p w:rsidR="00CB0A29" w:rsidRDefault="00CB0A29" w:rsidP="00193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A29" w:rsidRDefault="00CB0A29" w:rsidP="00193794">
      <w:r>
        <w:separator/>
      </w:r>
    </w:p>
  </w:footnote>
  <w:footnote w:type="continuationSeparator" w:id="1">
    <w:p w:rsidR="00CB0A29" w:rsidRDefault="00CB0A29" w:rsidP="00193794">
      <w:r>
        <w:continuationSeparator/>
      </w:r>
    </w:p>
  </w:footnote>
  <w:footnote w:id="2">
    <w:p w:rsidR="00CB0A29" w:rsidRDefault="00CB0A29" w:rsidP="00193794">
      <w:pPr>
        <w:pStyle w:val="FootnoteText"/>
        <w:jc w:val="both"/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 </w:t>
      </w:r>
      <w:r w:rsidRPr="00193794">
        <w:rPr>
          <w:sz w:val="24"/>
          <w:szCs w:val="24"/>
        </w:rPr>
        <w:t>Кроме того, письменное обращение должно содержать обоснование необходимости и целесообразности внесения изменений в сводную роспись, подтверждаемое соответствующими расчетами</w:t>
      </w:r>
    </w:p>
    <w:p w:rsidR="00CB0A29" w:rsidRDefault="00CB0A29" w:rsidP="00193794">
      <w:pPr>
        <w:pStyle w:val="FootnoteText"/>
        <w:jc w:val="both"/>
        <w:rPr>
          <w:sz w:val="24"/>
          <w:szCs w:val="24"/>
        </w:rPr>
      </w:pPr>
    </w:p>
    <w:p w:rsidR="00CB0A29" w:rsidRDefault="00CB0A29" w:rsidP="00193794">
      <w:pPr>
        <w:pStyle w:val="FootnoteText"/>
        <w:jc w:val="both"/>
        <w:rPr>
          <w:sz w:val="24"/>
          <w:szCs w:val="24"/>
        </w:rPr>
      </w:pPr>
    </w:p>
    <w:p w:rsidR="00CB0A29" w:rsidRDefault="00CB0A29" w:rsidP="008D305C">
      <w:pPr>
        <w:rPr>
          <w:sz w:val="18"/>
          <w:szCs w:val="18"/>
        </w:rPr>
      </w:pPr>
      <w:r>
        <w:rPr>
          <w:sz w:val="28"/>
          <w:szCs w:val="28"/>
        </w:rPr>
        <w:t>Глава сельсовета                           _______________      Н.В.Ельчин</w:t>
      </w:r>
      <w:r>
        <w:rPr>
          <w:sz w:val="18"/>
          <w:szCs w:val="18"/>
        </w:rPr>
        <w:t xml:space="preserve"> </w:t>
      </w:r>
    </w:p>
    <w:p w:rsidR="00CB0A29" w:rsidRDefault="00CB0A29" w:rsidP="008D305C">
      <w:pPr>
        <w:rPr>
          <w:sz w:val="18"/>
          <w:szCs w:val="18"/>
        </w:rPr>
      </w:pPr>
    </w:p>
    <w:p w:rsidR="00CB0A29" w:rsidRDefault="00CB0A29" w:rsidP="00193794">
      <w:pPr>
        <w:pStyle w:val="FootnoteText"/>
        <w:jc w:val="both"/>
        <w:rPr>
          <w:sz w:val="24"/>
          <w:szCs w:val="24"/>
        </w:rPr>
      </w:pPr>
    </w:p>
    <w:p w:rsidR="00CB0A29" w:rsidRDefault="00CB0A29" w:rsidP="00193794">
      <w:pPr>
        <w:pStyle w:val="FootnoteText"/>
        <w:jc w:val="both"/>
        <w:rPr>
          <w:sz w:val="24"/>
          <w:szCs w:val="24"/>
        </w:rPr>
      </w:pPr>
    </w:p>
    <w:p w:rsidR="00CB0A29" w:rsidRDefault="00CB0A29" w:rsidP="00193794">
      <w:pPr>
        <w:pStyle w:val="FootnoteText"/>
        <w:jc w:val="both"/>
        <w:rPr>
          <w:sz w:val="24"/>
          <w:szCs w:val="24"/>
        </w:rPr>
      </w:pPr>
    </w:p>
    <w:p w:rsidR="00CB0A29" w:rsidRDefault="00CB0A29" w:rsidP="00193794">
      <w:pPr>
        <w:pStyle w:val="FootnoteText"/>
        <w:jc w:val="both"/>
        <w:rPr>
          <w:sz w:val="24"/>
          <w:szCs w:val="24"/>
        </w:rPr>
      </w:pPr>
    </w:p>
    <w:p w:rsidR="00CB0A29" w:rsidRDefault="00CB0A29" w:rsidP="00193794">
      <w:pPr>
        <w:pStyle w:val="FootnoteTex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239"/>
    <w:rsid w:val="00006BA6"/>
    <w:rsid w:val="00020E67"/>
    <w:rsid w:val="00025E02"/>
    <w:rsid w:val="00027237"/>
    <w:rsid w:val="00031107"/>
    <w:rsid w:val="00033CBA"/>
    <w:rsid w:val="000416F3"/>
    <w:rsid w:val="00042655"/>
    <w:rsid w:val="000456BA"/>
    <w:rsid w:val="0004596F"/>
    <w:rsid w:val="00046C63"/>
    <w:rsid w:val="0005555D"/>
    <w:rsid w:val="00065D57"/>
    <w:rsid w:val="00066C63"/>
    <w:rsid w:val="00071A5E"/>
    <w:rsid w:val="00086E41"/>
    <w:rsid w:val="000945AD"/>
    <w:rsid w:val="000C366C"/>
    <w:rsid w:val="000C3682"/>
    <w:rsid w:val="000C6A67"/>
    <w:rsid w:val="000C6E38"/>
    <w:rsid w:val="000D1347"/>
    <w:rsid w:val="000D1CAC"/>
    <w:rsid w:val="000D1D89"/>
    <w:rsid w:val="000D1ECA"/>
    <w:rsid w:val="000D3CB6"/>
    <w:rsid w:val="000E1C4C"/>
    <w:rsid w:val="000E1FC4"/>
    <w:rsid w:val="000E6633"/>
    <w:rsid w:val="000F1CB8"/>
    <w:rsid w:val="000F5350"/>
    <w:rsid w:val="000F547C"/>
    <w:rsid w:val="00114057"/>
    <w:rsid w:val="001147A8"/>
    <w:rsid w:val="001175AC"/>
    <w:rsid w:val="001240EC"/>
    <w:rsid w:val="00127149"/>
    <w:rsid w:val="00136B91"/>
    <w:rsid w:val="001418E5"/>
    <w:rsid w:val="001435B5"/>
    <w:rsid w:val="00151933"/>
    <w:rsid w:val="00156138"/>
    <w:rsid w:val="00160C4E"/>
    <w:rsid w:val="00161A4A"/>
    <w:rsid w:val="001802C2"/>
    <w:rsid w:val="00193794"/>
    <w:rsid w:val="00193C08"/>
    <w:rsid w:val="00197635"/>
    <w:rsid w:val="001A454D"/>
    <w:rsid w:val="001B302F"/>
    <w:rsid w:val="001B6D30"/>
    <w:rsid w:val="001C462A"/>
    <w:rsid w:val="001C5113"/>
    <w:rsid w:val="001C5D35"/>
    <w:rsid w:val="001D760B"/>
    <w:rsid w:val="001D7D44"/>
    <w:rsid w:val="001E689D"/>
    <w:rsid w:val="001F48A8"/>
    <w:rsid w:val="001F53C7"/>
    <w:rsid w:val="001F5DE2"/>
    <w:rsid w:val="001F6434"/>
    <w:rsid w:val="001F7724"/>
    <w:rsid w:val="0020646D"/>
    <w:rsid w:val="00207B2A"/>
    <w:rsid w:val="00211919"/>
    <w:rsid w:val="002279E0"/>
    <w:rsid w:val="00230FA5"/>
    <w:rsid w:val="00242AED"/>
    <w:rsid w:val="00243E31"/>
    <w:rsid w:val="002476D7"/>
    <w:rsid w:val="00254673"/>
    <w:rsid w:val="002558BC"/>
    <w:rsid w:val="00257D37"/>
    <w:rsid w:val="002648B9"/>
    <w:rsid w:val="0027193F"/>
    <w:rsid w:val="0027278F"/>
    <w:rsid w:val="00283C24"/>
    <w:rsid w:val="00290A70"/>
    <w:rsid w:val="002910C2"/>
    <w:rsid w:val="002A0345"/>
    <w:rsid w:val="002B438A"/>
    <w:rsid w:val="002B5E99"/>
    <w:rsid w:val="002C0149"/>
    <w:rsid w:val="002C216C"/>
    <w:rsid w:val="002C57CC"/>
    <w:rsid w:val="002C60C7"/>
    <w:rsid w:val="002C6EC7"/>
    <w:rsid w:val="002D3A2A"/>
    <w:rsid w:val="002D7F1B"/>
    <w:rsid w:val="002E3F61"/>
    <w:rsid w:val="002E68A6"/>
    <w:rsid w:val="002F17B0"/>
    <w:rsid w:val="002F70A7"/>
    <w:rsid w:val="0030287D"/>
    <w:rsid w:val="00303DE1"/>
    <w:rsid w:val="00306AE3"/>
    <w:rsid w:val="00313D5A"/>
    <w:rsid w:val="00315337"/>
    <w:rsid w:val="00315BD8"/>
    <w:rsid w:val="003236A0"/>
    <w:rsid w:val="003318F0"/>
    <w:rsid w:val="00333367"/>
    <w:rsid w:val="00344CEB"/>
    <w:rsid w:val="003559A0"/>
    <w:rsid w:val="00355F62"/>
    <w:rsid w:val="00357675"/>
    <w:rsid w:val="00373A17"/>
    <w:rsid w:val="00376719"/>
    <w:rsid w:val="003832C4"/>
    <w:rsid w:val="003930A5"/>
    <w:rsid w:val="003959B3"/>
    <w:rsid w:val="003A2186"/>
    <w:rsid w:val="003A3A77"/>
    <w:rsid w:val="003B0E94"/>
    <w:rsid w:val="003B13A3"/>
    <w:rsid w:val="003B2E53"/>
    <w:rsid w:val="003B3DB3"/>
    <w:rsid w:val="003B457E"/>
    <w:rsid w:val="003D1062"/>
    <w:rsid w:val="003D31A6"/>
    <w:rsid w:val="003E363D"/>
    <w:rsid w:val="003F0587"/>
    <w:rsid w:val="003F2323"/>
    <w:rsid w:val="00404B97"/>
    <w:rsid w:val="004249DE"/>
    <w:rsid w:val="004250D1"/>
    <w:rsid w:val="00444BC7"/>
    <w:rsid w:val="00453CE6"/>
    <w:rsid w:val="00455262"/>
    <w:rsid w:val="00456CD2"/>
    <w:rsid w:val="00460239"/>
    <w:rsid w:val="004613A0"/>
    <w:rsid w:val="00471E4E"/>
    <w:rsid w:val="004761B3"/>
    <w:rsid w:val="00476429"/>
    <w:rsid w:val="00477F84"/>
    <w:rsid w:val="00491755"/>
    <w:rsid w:val="00493EDB"/>
    <w:rsid w:val="00495811"/>
    <w:rsid w:val="004A2920"/>
    <w:rsid w:val="004A6E62"/>
    <w:rsid w:val="004B49C5"/>
    <w:rsid w:val="004B5F07"/>
    <w:rsid w:val="004B6D4D"/>
    <w:rsid w:val="004C1D7D"/>
    <w:rsid w:val="004C274F"/>
    <w:rsid w:val="004D1EC0"/>
    <w:rsid w:val="004D350F"/>
    <w:rsid w:val="004D58CD"/>
    <w:rsid w:val="004E342C"/>
    <w:rsid w:val="004E5416"/>
    <w:rsid w:val="004F4DD7"/>
    <w:rsid w:val="004F6725"/>
    <w:rsid w:val="004F718F"/>
    <w:rsid w:val="00511980"/>
    <w:rsid w:val="00515A16"/>
    <w:rsid w:val="00520031"/>
    <w:rsid w:val="0052451A"/>
    <w:rsid w:val="0052719E"/>
    <w:rsid w:val="005279A1"/>
    <w:rsid w:val="00533131"/>
    <w:rsid w:val="00534241"/>
    <w:rsid w:val="00543699"/>
    <w:rsid w:val="00547C10"/>
    <w:rsid w:val="00551D5B"/>
    <w:rsid w:val="00552845"/>
    <w:rsid w:val="005529CF"/>
    <w:rsid w:val="00555E24"/>
    <w:rsid w:val="00556B87"/>
    <w:rsid w:val="00556C7F"/>
    <w:rsid w:val="005670A6"/>
    <w:rsid w:val="005718D2"/>
    <w:rsid w:val="005746B1"/>
    <w:rsid w:val="0057790E"/>
    <w:rsid w:val="00583B03"/>
    <w:rsid w:val="00583D80"/>
    <w:rsid w:val="005853F5"/>
    <w:rsid w:val="00586094"/>
    <w:rsid w:val="0059011E"/>
    <w:rsid w:val="00595218"/>
    <w:rsid w:val="005A6804"/>
    <w:rsid w:val="005A7A1D"/>
    <w:rsid w:val="005B1DF3"/>
    <w:rsid w:val="005B318F"/>
    <w:rsid w:val="005C6B11"/>
    <w:rsid w:val="005D728D"/>
    <w:rsid w:val="005E1C26"/>
    <w:rsid w:val="005E383E"/>
    <w:rsid w:val="005E5B47"/>
    <w:rsid w:val="005F0EEE"/>
    <w:rsid w:val="005F1ED9"/>
    <w:rsid w:val="00605B51"/>
    <w:rsid w:val="00607AC1"/>
    <w:rsid w:val="00607DED"/>
    <w:rsid w:val="00614855"/>
    <w:rsid w:val="006161AD"/>
    <w:rsid w:val="006175FC"/>
    <w:rsid w:val="006258F9"/>
    <w:rsid w:val="0062678C"/>
    <w:rsid w:val="00626B01"/>
    <w:rsid w:val="00626B27"/>
    <w:rsid w:val="00635056"/>
    <w:rsid w:val="00643AED"/>
    <w:rsid w:val="00645C06"/>
    <w:rsid w:val="00650317"/>
    <w:rsid w:val="00661606"/>
    <w:rsid w:val="00661A82"/>
    <w:rsid w:val="006636A7"/>
    <w:rsid w:val="006655CE"/>
    <w:rsid w:val="006660C5"/>
    <w:rsid w:val="00667DCD"/>
    <w:rsid w:val="006709EE"/>
    <w:rsid w:val="00680A09"/>
    <w:rsid w:val="00683CA3"/>
    <w:rsid w:val="006856AA"/>
    <w:rsid w:val="0068602A"/>
    <w:rsid w:val="0069010A"/>
    <w:rsid w:val="006913AB"/>
    <w:rsid w:val="006915F4"/>
    <w:rsid w:val="006930D9"/>
    <w:rsid w:val="00693B86"/>
    <w:rsid w:val="0069577A"/>
    <w:rsid w:val="006965A2"/>
    <w:rsid w:val="006A1112"/>
    <w:rsid w:val="006A2EB9"/>
    <w:rsid w:val="006A42D7"/>
    <w:rsid w:val="006A466B"/>
    <w:rsid w:val="006A55C2"/>
    <w:rsid w:val="006B1D5E"/>
    <w:rsid w:val="006B3971"/>
    <w:rsid w:val="006B79AD"/>
    <w:rsid w:val="006C32EF"/>
    <w:rsid w:val="006C3732"/>
    <w:rsid w:val="006C7961"/>
    <w:rsid w:val="006D7B8F"/>
    <w:rsid w:val="006E1244"/>
    <w:rsid w:val="006E4D20"/>
    <w:rsid w:val="006F0149"/>
    <w:rsid w:val="006F05BB"/>
    <w:rsid w:val="006F68B8"/>
    <w:rsid w:val="007043A9"/>
    <w:rsid w:val="00710424"/>
    <w:rsid w:val="00716739"/>
    <w:rsid w:val="00725157"/>
    <w:rsid w:val="007350EA"/>
    <w:rsid w:val="0073614D"/>
    <w:rsid w:val="00737CB7"/>
    <w:rsid w:val="0076045F"/>
    <w:rsid w:val="00765168"/>
    <w:rsid w:val="00772579"/>
    <w:rsid w:val="00773FEA"/>
    <w:rsid w:val="00774424"/>
    <w:rsid w:val="00781400"/>
    <w:rsid w:val="0079108B"/>
    <w:rsid w:val="007918B7"/>
    <w:rsid w:val="0079216C"/>
    <w:rsid w:val="00792320"/>
    <w:rsid w:val="00793B55"/>
    <w:rsid w:val="0079557B"/>
    <w:rsid w:val="00796E1D"/>
    <w:rsid w:val="007975D9"/>
    <w:rsid w:val="007A342A"/>
    <w:rsid w:val="007B0F8B"/>
    <w:rsid w:val="007B4AE7"/>
    <w:rsid w:val="007B5072"/>
    <w:rsid w:val="007D052A"/>
    <w:rsid w:val="007D513E"/>
    <w:rsid w:val="007D5C0D"/>
    <w:rsid w:val="007E1A0E"/>
    <w:rsid w:val="007E2E72"/>
    <w:rsid w:val="007E6AA3"/>
    <w:rsid w:val="007F0E87"/>
    <w:rsid w:val="007F40DE"/>
    <w:rsid w:val="007F4900"/>
    <w:rsid w:val="00810217"/>
    <w:rsid w:val="008141F7"/>
    <w:rsid w:val="008205DE"/>
    <w:rsid w:val="00822AE7"/>
    <w:rsid w:val="00825017"/>
    <w:rsid w:val="0082698C"/>
    <w:rsid w:val="00827EDA"/>
    <w:rsid w:val="00834379"/>
    <w:rsid w:val="008371F0"/>
    <w:rsid w:val="00855C48"/>
    <w:rsid w:val="00862392"/>
    <w:rsid w:val="00862D88"/>
    <w:rsid w:val="008636E8"/>
    <w:rsid w:val="008759E6"/>
    <w:rsid w:val="008814B3"/>
    <w:rsid w:val="00882EDD"/>
    <w:rsid w:val="0088608A"/>
    <w:rsid w:val="00894583"/>
    <w:rsid w:val="00897819"/>
    <w:rsid w:val="008A05FB"/>
    <w:rsid w:val="008A1411"/>
    <w:rsid w:val="008A14DE"/>
    <w:rsid w:val="008A3A24"/>
    <w:rsid w:val="008A46F3"/>
    <w:rsid w:val="008B6D87"/>
    <w:rsid w:val="008B7037"/>
    <w:rsid w:val="008C4356"/>
    <w:rsid w:val="008D0BBE"/>
    <w:rsid w:val="008D1DC2"/>
    <w:rsid w:val="008D305C"/>
    <w:rsid w:val="008E2524"/>
    <w:rsid w:val="008E2F39"/>
    <w:rsid w:val="008E35BF"/>
    <w:rsid w:val="008F4F7D"/>
    <w:rsid w:val="008F661B"/>
    <w:rsid w:val="008F681F"/>
    <w:rsid w:val="00905B9F"/>
    <w:rsid w:val="00907466"/>
    <w:rsid w:val="00907FC1"/>
    <w:rsid w:val="00910B5E"/>
    <w:rsid w:val="00920914"/>
    <w:rsid w:val="00935782"/>
    <w:rsid w:val="00946B98"/>
    <w:rsid w:val="00955A05"/>
    <w:rsid w:val="009662D7"/>
    <w:rsid w:val="009A0541"/>
    <w:rsid w:val="009A304C"/>
    <w:rsid w:val="009B37C6"/>
    <w:rsid w:val="009B4796"/>
    <w:rsid w:val="009B67EC"/>
    <w:rsid w:val="009D404C"/>
    <w:rsid w:val="009E11FD"/>
    <w:rsid w:val="009E2012"/>
    <w:rsid w:val="009E394A"/>
    <w:rsid w:val="009F0F90"/>
    <w:rsid w:val="009F3079"/>
    <w:rsid w:val="00A07450"/>
    <w:rsid w:val="00A1048F"/>
    <w:rsid w:val="00A15210"/>
    <w:rsid w:val="00A219D0"/>
    <w:rsid w:val="00A243CA"/>
    <w:rsid w:val="00A608D7"/>
    <w:rsid w:val="00A633CC"/>
    <w:rsid w:val="00A70044"/>
    <w:rsid w:val="00A76C86"/>
    <w:rsid w:val="00A8021D"/>
    <w:rsid w:val="00A903DA"/>
    <w:rsid w:val="00A92366"/>
    <w:rsid w:val="00A97E9F"/>
    <w:rsid w:val="00AA4F80"/>
    <w:rsid w:val="00AB3F18"/>
    <w:rsid w:val="00AC0CC9"/>
    <w:rsid w:val="00AC2364"/>
    <w:rsid w:val="00AC7EDD"/>
    <w:rsid w:val="00AD024D"/>
    <w:rsid w:val="00AD5713"/>
    <w:rsid w:val="00AD7F0A"/>
    <w:rsid w:val="00AE23CA"/>
    <w:rsid w:val="00AE39BD"/>
    <w:rsid w:val="00AE6E01"/>
    <w:rsid w:val="00AF00C4"/>
    <w:rsid w:val="00AF1E1B"/>
    <w:rsid w:val="00B001FD"/>
    <w:rsid w:val="00B033C5"/>
    <w:rsid w:val="00B13C57"/>
    <w:rsid w:val="00B1474A"/>
    <w:rsid w:val="00B225ED"/>
    <w:rsid w:val="00B22E08"/>
    <w:rsid w:val="00B24305"/>
    <w:rsid w:val="00B2466F"/>
    <w:rsid w:val="00B31387"/>
    <w:rsid w:val="00B32DE6"/>
    <w:rsid w:val="00B3589A"/>
    <w:rsid w:val="00B41961"/>
    <w:rsid w:val="00B43C79"/>
    <w:rsid w:val="00B449B0"/>
    <w:rsid w:val="00B52403"/>
    <w:rsid w:val="00B67D2F"/>
    <w:rsid w:val="00B768FB"/>
    <w:rsid w:val="00B837A5"/>
    <w:rsid w:val="00B84438"/>
    <w:rsid w:val="00B946D7"/>
    <w:rsid w:val="00B9732B"/>
    <w:rsid w:val="00B97D02"/>
    <w:rsid w:val="00BA5301"/>
    <w:rsid w:val="00BB55AF"/>
    <w:rsid w:val="00BB58B8"/>
    <w:rsid w:val="00BC3E67"/>
    <w:rsid w:val="00BC4366"/>
    <w:rsid w:val="00BC7817"/>
    <w:rsid w:val="00BD166E"/>
    <w:rsid w:val="00BE0642"/>
    <w:rsid w:val="00BE1DF3"/>
    <w:rsid w:val="00BE3DD4"/>
    <w:rsid w:val="00BE5B0B"/>
    <w:rsid w:val="00BF0DC0"/>
    <w:rsid w:val="00C05C27"/>
    <w:rsid w:val="00C164D4"/>
    <w:rsid w:val="00C222E1"/>
    <w:rsid w:val="00C2548D"/>
    <w:rsid w:val="00C304E4"/>
    <w:rsid w:val="00C33CAB"/>
    <w:rsid w:val="00C44751"/>
    <w:rsid w:val="00C479BA"/>
    <w:rsid w:val="00C51EEE"/>
    <w:rsid w:val="00C54498"/>
    <w:rsid w:val="00C60524"/>
    <w:rsid w:val="00C715A7"/>
    <w:rsid w:val="00C7179A"/>
    <w:rsid w:val="00C746DA"/>
    <w:rsid w:val="00C74F51"/>
    <w:rsid w:val="00C75B4B"/>
    <w:rsid w:val="00C770FC"/>
    <w:rsid w:val="00C81E42"/>
    <w:rsid w:val="00C86106"/>
    <w:rsid w:val="00C87387"/>
    <w:rsid w:val="00C90602"/>
    <w:rsid w:val="00C91F34"/>
    <w:rsid w:val="00C929D1"/>
    <w:rsid w:val="00C978D8"/>
    <w:rsid w:val="00CA3663"/>
    <w:rsid w:val="00CA4841"/>
    <w:rsid w:val="00CA6CBF"/>
    <w:rsid w:val="00CB0A29"/>
    <w:rsid w:val="00CB6FDF"/>
    <w:rsid w:val="00CC29EB"/>
    <w:rsid w:val="00CC4278"/>
    <w:rsid w:val="00CD70F4"/>
    <w:rsid w:val="00CD7322"/>
    <w:rsid w:val="00CF0147"/>
    <w:rsid w:val="00CF6085"/>
    <w:rsid w:val="00CF60F8"/>
    <w:rsid w:val="00D03EB7"/>
    <w:rsid w:val="00D0544E"/>
    <w:rsid w:val="00D14806"/>
    <w:rsid w:val="00D24FBA"/>
    <w:rsid w:val="00D2655E"/>
    <w:rsid w:val="00D32A56"/>
    <w:rsid w:val="00D51481"/>
    <w:rsid w:val="00D535A0"/>
    <w:rsid w:val="00D537F3"/>
    <w:rsid w:val="00D54672"/>
    <w:rsid w:val="00D57BF7"/>
    <w:rsid w:val="00D62936"/>
    <w:rsid w:val="00D631D8"/>
    <w:rsid w:val="00D67372"/>
    <w:rsid w:val="00D67A93"/>
    <w:rsid w:val="00D83A1D"/>
    <w:rsid w:val="00D86E3E"/>
    <w:rsid w:val="00D90250"/>
    <w:rsid w:val="00D91B4F"/>
    <w:rsid w:val="00DA041F"/>
    <w:rsid w:val="00DA31F0"/>
    <w:rsid w:val="00DB3AA7"/>
    <w:rsid w:val="00DB3D19"/>
    <w:rsid w:val="00DB69B7"/>
    <w:rsid w:val="00DB71BD"/>
    <w:rsid w:val="00DC4C88"/>
    <w:rsid w:val="00DD5E52"/>
    <w:rsid w:val="00DF1D06"/>
    <w:rsid w:val="00DF3CB4"/>
    <w:rsid w:val="00E0261E"/>
    <w:rsid w:val="00E11B33"/>
    <w:rsid w:val="00E25ABF"/>
    <w:rsid w:val="00E4027C"/>
    <w:rsid w:val="00E43444"/>
    <w:rsid w:val="00E474C9"/>
    <w:rsid w:val="00E53811"/>
    <w:rsid w:val="00E53E4F"/>
    <w:rsid w:val="00E54A32"/>
    <w:rsid w:val="00E703CA"/>
    <w:rsid w:val="00E71C46"/>
    <w:rsid w:val="00E725B5"/>
    <w:rsid w:val="00E84856"/>
    <w:rsid w:val="00E86C21"/>
    <w:rsid w:val="00E901A5"/>
    <w:rsid w:val="00E91741"/>
    <w:rsid w:val="00EA18EB"/>
    <w:rsid w:val="00EA2F05"/>
    <w:rsid w:val="00EB0771"/>
    <w:rsid w:val="00EB4E01"/>
    <w:rsid w:val="00EC0B81"/>
    <w:rsid w:val="00EC1DD1"/>
    <w:rsid w:val="00EC33A3"/>
    <w:rsid w:val="00EC53C4"/>
    <w:rsid w:val="00EE1EB7"/>
    <w:rsid w:val="00EE5ABC"/>
    <w:rsid w:val="00EF0D6D"/>
    <w:rsid w:val="00F04D4D"/>
    <w:rsid w:val="00F112EC"/>
    <w:rsid w:val="00F12B31"/>
    <w:rsid w:val="00F16AEC"/>
    <w:rsid w:val="00F201FF"/>
    <w:rsid w:val="00F207DC"/>
    <w:rsid w:val="00F21923"/>
    <w:rsid w:val="00F24354"/>
    <w:rsid w:val="00F27ED8"/>
    <w:rsid w:val="00F33E26"/>
    <w:rsid w:val="00F407AE"/>
    <w:rsid w:val="00F42D0E"/>
    <w:rsid w:val="00F5380B"/>
    <w:rsid w:val="00F57014"/>
    <w:rsid w:val="00F608D0"/>
    <w:rsid w:val="00F67117"/>
    <w:rsid w:val="00F713C8"/>
    <w:rsid w:val="00F823E9"/>
    <w:rsid w:val="00F944E3"/>
    <w:rsid w:val="00FA207A"/>
    <w:rsid w:val="00FA5268"/>
    <w:rsid w:val="00FB2270"/>
    <w:rsid w:val="00FB4A92"/>
    <w:rsid w:val="00FB5C35"/>
    <w:rsid w:val="00FC41D2"/>
    <w:rsid w:val="00FD39E9"/>
    <w:rsid w:val="00FE29F6"/>
    <w:rsid w:val="00FE73CC"/>
    <w:rsid w:val="00FF5B55"/>
    <w:rsid w:val="00FF6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62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D305C"/>
    <w:pPr>
      <w:keepNext/>
      <w:jc w:val="center"/>
      <w:outlineLvl w:val="1"/>
    </w:pPr>
    <w:rPr>
      <w:sz w:val="28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8D305C"/>
    <w:pPr>
      <w:keepNext/>
      <w:ind w:left="-540"/>
      <w:outlineLvl w:val="2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32A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32A56"/>
    <w:rPr>
      <w:rFonts w:ascii="Cambria" w:hAnsi="Cambria" w:cs="Times New Roman"/>
      <w:b/>
      <w:b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4A6E6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E5ABC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583B0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D02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C4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5ABC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DA041F"/>
    <w:pPr>
      <w:tabs>
        <w:tab w:val="center" w:pos="4677"/>
        <w:tab w:val="right" w:pos="9355"/>
      </w:tabs>
      <w:ind w:firstLine="851"/>
    </w:pPr>
    <w:rPr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5ABC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B13A3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E5ABC"/>
    <w:rPr>
      <w:rFonts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19379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37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193794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3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193794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1937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93794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19379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0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322</TotalTime>
  <Pages>2</Pages>
  <Words>191</Words>
  <Characters>1093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152</cp:revision>
  <cp:lastPrinted>2015-11-17T22:38:00Z</cp:lastPrinted>
  <dcterms:created xsi:type="dcterms:W3CDTF">2014-02-13T06:56:00Z</dcterms:created>
  <dcterms:modified xsi:type="dcterms:W3CDTF">2017-04-27T01:06:00Z</dcterms:modified>
</cp:coreProperties>
</file>